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14F692" w14:textId="77777777" w:rsidR="00D4571A" w:rsidRDefault="00D4571A" w:rsidP="00D4571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WYMBOLL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2B441B81" w14:textId="77777777" w:rsidR="00D4571A" w:rsidRDefault="00D4571A" w:rsidP="00D4571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Great </w:t>
      </w:r>
      <w:proofErr w:type="spellStart"/>
      <w:r>
        <w:rPr>
          <w:rFonts w:ascii="Times New Roman" w:hAnsi="Times New Roman" w:cs="Times New Roman"/>
        </w:rPr>
        <w:t>Horningsham</w:t>
      </w:r>
      <w:proofErr w:type="spellEnd"/>
      <w:r>
        <w:rPr>
          <w:rFonts w:ascii="Times New Roman" w:hAnsi="Times New Roman" w:cs="Times New Roman"/>
        </w:rPr>
        <w:t>, Wiltshire. Fuller.</w:t>
      </w:r>
    </w:p>
    <w:p w14:paraId="6EDFDCE2" w14:textId="77777777" w:rsidR="00D4571A" w:rsidRDefault="00D4571A" w:rsidP="00D4571A">
      <w:pPr>
        <w:rPr>
          <w:rFonts w:ascii="Times New Roman" w:hAnsi="Times New Roman" w:cs="Times New Roman"/>
        </w:rPr>
      </w:pPr>
    </w:p>
    <w:p w14:paraId="1D29ACB6" w14:textId="77777777" w:rsidR="00D4571A" w:rsidRDefault="00D4571A" w:rsidP="00D4571A">
      <w:pPr>
        <w:rPr>
          <w:rFonts w:ascii="Times New Roman" w:hAnsi="Times New Roman" w:cs="Times New Roman"/>
        </w:rPr>
      </w:pPr>
    </w:p>
    <w:p w14:paraId="62D37717" w14:textId="77777777" w:rsidR="00D4571A" w:rsidRDefault="00D4571A" w:rsidP="00D4571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Alexander </w:t>
      </w:r>
      <w:proofErr w:type="spellStart"/>
      <w:r>
        <w:rPr>
          <w:rFonts w:ascii="Times New Roman" w:hAnsi="Times New Roman" w:cs="Times New Roman"/>
        </w:rPr>
        <w:t>Stanter</w:t>
      </w:r>
      <w:proofErr w:type="spellEnd"/>
      <w:r>
        <w:rPr>
          <w:rFonts w:ascii="Times New Roman" w:hAnsi="Times New Roman" w:cs="Times New Roman"/>
        </w:rPr>
        <w:t xml:space="preserve">(q.v.) brought a plaint of debt against him, Robert </w:t>
      </w:r>
    </w:p>
    <w:p w14:paraId="658C974D" w14:textId="77777777" w:rsidR="00D4571A" w:rsidRDefault="00D4571A" w:rsidP="00D4571A">
      <w:pPr>
        <w:ind w:left="144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Turges</w:t>
      </w:r>
      <w:proofErr w:type="spellEnd"/>
      <w:r>
        <w:rPr>
          <w:rFonts w:ascii="Times New Roman" w:hAnsi="Times New Roman" w:cs="Times New Roman"/>
        </w:rPr>
        <w:t xml:space="preserve"> of Great </w:t>
      </w:r>
      <w:proofErr w:type="spellStart"/>
      <w:r>
        <w:rPr>
          <w:rFonts w:ascii="Times New Roman" w:hAnsi="Times New Roman" w:cs="Times New Roman"/>
        </w:rPr>
        <w:t>Horningsham</w:t>
      </w:r>
      <w:proofErr w:type="spellEnd"/>
      <w:r>
        <w:rPr>
          <w:rFonts w:ascii="Times New Roman" w:hAnsi="Times New Roman" w:cs="Times New Roman"/>
        </w:rPr>
        <w:t xml:space="preserve">(q.v.) and John </w:t>
      </w:r>
      <w:proofErr w:type="spellStart"/>
      <w:r>
        <w:rPr>
          <w:rFonts w:ascii="Times New Roman" w:hAnsi="Times New Roman" w:cs="Times New Roman"/>
        </w:rPr>
        <w:t>Cuer</w:t>
      </w:r>
      <w:proofErr w:type="spellEnd"/>
      <w:r>
        <w:rPr>
          <w:rFonts w:ascii="Times New Roman" w:hAnsi="Times New Roman" w:cs="Times New Roman"/>
        </w:rPr>
        <w:t>, junior, of Maiden Bradley(q.v.).</w:t>
      </w:r>
    </w:p>
    <w:p w14:paraId="5D955F08" w14:textId="77777777" w:rsidR="00D4571A" w:rsidRDefault="00D4571A" w:rsidP="00D4571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F12545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466B8BA0" w14:textId="77777777" w:rsidR="00D4571A" w:rsidRDefault="00D4571A" w:rsidP="00D4571A">
      <w:pPr>
        <w:rPr>
          <w:rFonts w:ascii="Times New Roman" w:hAnsi="Times New Roman" w:cs="Times New Roman"/>
        </w:rPr>
      </w:pPr>
    </w:p>
    <w:p w14:paraId="26D84B2C" w14:textId="77777777" w:rsidR="00D4571A" w:rsidRDefault="00D4571A" w:rsidP="00D4571A">
      <w:pPr>
        <w:rPr>
          <w:rFonts w:ascii="Times New Roman" w:hAnsi="Times New Roman" w:cs="Times New Roman"/>
        </w:rPr>
      </w:pPr>
    </w:p>
    <w:p w14:paraId="52C8ACDA" w14:textId="77777777" w:rsidR="00D4571A" w:rsidRDefault="00D4571A" w:rsidP="00D4571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26 January 2019</w:t>
      </w:r>
    </w:p>
    <w:p w14:paraId="380F8EBD" w14:textId="77777777" w:rsidR="006B2F86" w:rsidRPr="00E71FC3" w:rsidRDefault="00D4571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EDBC9B" w14:textId="77777777" w:rsidR="00D4571A" w:rsidRDefault="00D4571A" w:rsidP="00E71FC3">
      <w:r>
        <w:separator/>
      </w:r>
    </w:p>
  </w:endnote>
  <w:endnote w:type="continuationSeparator" w:id="0">
    <w:p w14:paraId="008618E0" w14:textId="77777777" w:rsidR="00D4571A" w:rsidRDefault="00D4571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1D7CF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E3AC3F" w14:textId="77777777" w:rsidR="00D4571A" w:rsidRDefault="00D4571A" w:rsidP="00E71FC3">
      <w:r>
        <w:separator/>
      </w:r>
    </w:p>
  </w:footnote>
  <w:footnote w:type="continuationSeparator" w:id="0">
    <w:p w14:paraId="1C0FE9D9" w14:textId="77777777" w:rsidR="00D4571A" w:rsidRDefault="00D4571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71A"/>
    <w:rsid w:val="001A7C09"/>
    <w:rsid w:val="00577BD5"/>
    <w:rsid w:val="00656CBA"/>
    <w:rsid w:val="006A1F77"/>
    <w:rsid w:val="00733BE7"/>
    <w:rsid w:val="00AB52E8"/>
    <w:rsid w:val="00B16D3F"/>
    <w:rsid w:val="00BB41AC"/>
    <w:rsid w:val="00D4571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884557"/>
  <w15:chartTrackingRefBased/>
  <w15:docId w15:val="{1207AC24-BE5A-4990-B0DA-09500FE0C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571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D4571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2019-01-29T21:39:00Z</dcterms:created>
  <dcterms:modified xsi:type="dcterms:W3CDTF">2019-01-29T21:39:00Z</dcterms:modified>
</cp:coreProperties>
</file>